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890B4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YONG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fl.1507)</w:t>
      </w:r>
    </w:p>
    <w:p w14:paraId="491423E7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Frindesbury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4B23EF2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257E36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7D593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1507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C796130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https://www.kentarchaeology.org.uk/Research/Libr/Wills/NameOrder/Y.htm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79240C9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C2A66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835A8E" w14:textId="77777777" w:rsidR="00AE50C3" w:rsidRDefault="00AE50C3" w:rsidP="00AE50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2022</w:t>
      </w:r>
    </w:p>
    <w:p w14:paraId="7BA39A0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29D76" w14:textId="77777777" w:rsidR="00AE50C3" w:rsidRDefault="00AE50C3" w:rsidP="009139A6">
      <w:r>
        <w:separator/>
      </w:r>
    </w:p>
  </w:endnote>
  <w:endnote w:type="continuationSeparator" w:id="0">
    <w:p w14:paraId="27D858F0" w14:textId="77777777" w:rsidR="00AE50C3" w:rsidRDefault="00AE50C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083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14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79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98444" w14:textId="77777777" w:rsidR="00AE50C3" w:rsidRDefault="00AE50C3" w:rsidP="009139A6">
      <w:r>
        <w:separator/>
      </w:r>
    </w:p>
  </w:footnote>
  <w:footnote w:type="continuationSeparator" w:id="0">
    <w:p w14:paraId="77708CDE" w14:textId="77777777" w:rsidR="00AE50C3" w:rsidRDefault="00AE50C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342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931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F3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C3"/>
    <w:rsid w:val="000666E0"/>
    <w:rsid w:val="002510B7"/>
    <w:rsid w:val="005C130B"/>
    <w:rsid w:val="00826F5C"/>
    <w:rsid w:val="009139A6"/>
    <w:rsid w:val="009448BB"/>
    <w:rsid w:val="00A3176C"/>
    <w:rsid w:val="00AE50C3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45C0B"/>
  <w15:chartTrackingRefBased/>
  <w15:docId w15:val="{5DDE310D-4705-4E90-AFE9-132D943EF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50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Y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2022-03-27T18:43:00Z</dcterms:created>
  <dcterms:modified xsi:type="dcterms:W3CDTF">2022-03-27T18:43:00Z</dcterms:modified>
</cp:coreProperties>
</file>